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E3545B" w:rsidRPr="00E3545B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E354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E3545B">
              <w:rPr>
                <w:rFonts w:ascii="Tahoma" w:hAnsi="Tahoma" w:cs="Tahoma"/>
                <w:color w:val="000000"/>
                <w:sz w:val="18"/>
                <w:szCs w:val="18"/>
              </w:rPr>
              <w:t>νιτριλίου</w:t>
            </w:r>
            <w:proofErr w:type="spellEnd"/>
            <w:r w:rsidRPr="00E354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</w:t>
            </w:r>
            <w:r w:rsidRPr="00E3545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Small</w:t>
            </w: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E3545B" w:rsidRPr="00E3545B" w:rsidTr="00D80BF9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E3545B" w:rsidRPr="00E3545B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E3545B" w:rsidRPr="00E3545B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3545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354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E354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E354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E354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3545B" w:rsidRPr="00E3545B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5B" w:rsidRPr="00E3545B" w:rsidRDefault="00E3545B" w:rsidP="00E3545B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E3545B">
              <w:rPr>
                <w:rFonts w:ascii="Tahoma" w:hAnsi="Tahoma" w:cs="Tahoma"/>
                <w:color w:val="000000"/>
                <w:sz w:val="18"/>
                <w:szCs w:val="18"/>
              </w:rPr>
              <w:t>νιτριλίου</w:t>
            </w:r>
            <w:proofErr w:type="spellEnd"/>
            <w:r w:rsidRPr="00E354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μιας χρήσης, χωρίς πούδρα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3545B" w:rsidRPr="00E3545B" w:rsidTr="00D80BF9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3545B" w:rsidRPr="00E3545B" w:rsidRDefault="00E3545B" w:rsidP="00E3545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545B" w:rsidRPr="00E3545B" w:rsidRDefault="00E3545B" w:rsidP="00E3545B">
            <w:pPr>
              <w:rPr>
                <w:rFonts w:ascii="Tahoma" w:hAnsi="Tahoma" w:cs="Tahoma"/>
                <w:sz w:val="18"/>
                <w:szCs w:val="18"/>
              </w:rPr>
            </w:pPr>
            <w:r w:rsidRPr="00E3545B">
              <w:rPr>
                <w:rFonts w:ascii="Tahoma" w:hAnsi="Tahoma" w:cs="Tahoma"/>
                <w:sz w:val="18"/>
                <w:szCs w:val="18"/>
              </w:rPr>
              <w:t xml:space="preserve">Μέγεθος: </w:t>
            </w:r>
            <w:proofErr w:type="spellStart"/>
            <w:r w:rsidRPr="00E3545B">
              <w:rPr>
                <w:rFonts w:ascii="Tahoma" w:hAnsi="Tahoma" w:cs="Tahoma"/>
                <w:sz w:val="18"/>
                <w:szCs w:val="18"/>
              </w:rPr>
              <w:t>Small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3545B" w:rsidRPr="00E3545B" w:rsidRDefault="00E3545B" w:rsidP="00E3545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3545B" w:rsidRPr="00E3545B" w:rsidRDefault="00E3545B" w:rsidP="00E3545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E3545B" w:rsidRPr="00E3545B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3545B" w:rsidRPr="00E3545B" w:rsidRDefault="00E3545B" w:rsidP="00E3545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545B" w:rsidRPr="00E3545B" w:rsidRDefault="00E3545B" w:rsidP="00E3545B">
            <w:pPr>
              <w:rPr>
                <w:rFonts w:ascii="Tahoma" w:hAnsi="Tahoma" w:cs="Tahoma"/>
                <w:sz w:val="18"/>
                <w:szCs w:val="18"/>
              </w:rPr>
            </w:pPr>
            <w:r w:rsidRPr="00E3545B">
              <w:rPr>
                <w:rFonts w:ascii="Tahoma" w:hAnsi="Tahoma" w:cs="Tahoma"/>
                <w:sz w:val="18"/>
                <w:szCs w:val="18"/>
              </w:rPr>
              <w:t>Συσκευασία: 100 τεμάχια/πακέτο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3545B" w:rsidRPr="00E3545B" w:rsidRDefault="00E3545B" w:rsidP="00E3545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3545B" w:rsidRPr="00E3545B" w:rsidRDefault="00E3545B" w:rsidP="00E3545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E3545B" w:rsidRPr="00E3545B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3545B" w:rsidRPr="00E3545B" w:rsidRDefault="00E3545B" w:rsidP="00E3545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E3545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3545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E3545B" w:rsidRPr="00E3545B" w:rsidRDefault="00E3545B" w:rsidP="00E3545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3545B">
              <w:rPr>
                <w:rFonts w:ascii="Tahoma" w:hAnsi="Tahoma" w:cs="Tahoma"/>
                <w:sz w:val="18"/>
                <w:szCs w:val="18"/>
              </w:rPr>
              <w:t>40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3545B" w:rsidRPr="00E3545B" w:rsidRDefault="00E3545B" w:rsidP="00E3545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3545B" w:rsidRPr="00E3545B" w:rsidRDefault="00E3545B" w:rsidP="00E3545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E3545B" w:rsidRDefault="00B43CAA" w:rsidP="00E3545B"/>
    <w:sectPr w:rsidR="00B43CAA" w:rsidRPr="00E3545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E3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0</TotalTime>
  <Pages>1</Pages>
  <Words>46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2025-11-24T11:37:00Z</dcterms:created>
  <dcterms:modified xsi:type="dcterms:W3CDTF">2025-11-24T11:37:00Z</dcterms:modified>
</cp:coreProperties>
</file>